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D166D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RYNGOLD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323A79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, Suffolk. Peddler.</w:t>
      </w:r>
    </w:p>
    <w:p w14:paraId="73FA1CDB" w14:textId="77777777" w:rsidR="004876A9" w:rsidRDefault="004876A9" w:rsidP="004876A9">
      <w:pPr>
        <w:rPr>
          <w:rFonts w:ascii="Times New Roman" w:hAnsi="Times New Roman" w:cs="Times New Roman"/>
        </w:rPr>
      </w:pPr>
    </w:p>
    <w:p w14:paraId="5D31E2C9" w14:textId="77777777" w:rsidR="004876A9" w:rsidRDefault="004876A9" w:rsidP="004876A9">
      <w:pPr>
        <w:rPr>
          <w:rFonts w:ascii="Times New Roman" w:hAnsi="Times New Roman" w:cs="Times New Roman"/>
        </w:rPr>
      </w:pPr>
    </w:p>
    <w:p w14:paraId="5DD62224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Mery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Rombold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7AE8B935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Lavenham(q.v.), Adam </w:t>
      </w:r>
      <w:proofErr w:type="spellStart"/>
      <w:r>
        <w:rPr>
          <w:rFonts w:ascii="Times New Roman" w:hAnsi="Times New Roman" w:cs="Times New Roman"/>
        </w:rPr>
        <w:t>Webbe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Lidgate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Loder</w:t>
      </w:r>
      <w:proofErr w:type="spellEnd"/>
    </w:p>
    <w:p w14:paraId="4D16294E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Hadleigh(q.v.).</w:t>
      </w:r>
    </w:p>
    <w:p w14:paraId="663B6356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F5EB775" w14:textId="77777777" w:rsidR="004876A9" w:rsidRDefault="004876A9" w:rsidP="004876A9">
      <w:pPr>
        <w:rPr>
          <w:rFonts w:ascii="Times New Roman" w:hAnsi="Times New Roman" w:cs="Times New Roman"/>
        </w:rPr>
      </w:pPr>
    </w:p>
    <w:p w14:paraId="3FB0B57B" w14:textId="77777777" w:rsidR="004876A9" w:rsidRDefault="004876A9" w:rsidP="004876A9">
      <w:pPr>
        <w:rPr>
          <w:rFonts w:ascii="Times New Roman" w:hAnsi="Times New Roman" w:cs="Times New Roman"/>
        </w:rPr>
      </w:pPr>
    </w:p>
    <w:p w14:paraId="792F0F70" w14:textId="77777777" w:rsidR="004876A9" w:rsidRDefault="004876A9" w:rsidP="00487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May 2018</w:t>
      </w:r>
    </w:p>
    <w:p w14:paraId="10233FF1" w14:textId="77777777" w:rsidR="006B2F86" w:rsidRPr="00E71FC3" w:rsidRDefault="004876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2C803" w14:textId="77777777" w:rsidR="004876A9" w:rsidRDefault="004876A9" w:rsidP="00E71FC3">
      <w:r>
        <w:separator/>
      </w:r>
    </w:p>
  </w:endnote>
  <w:endnote w:type="continuationSeparator" w:id="0">
    <w:p w14:paraId="30CF6FDB" w14:textId="77777777" w:rsidR="004876A9" w:rsidRDefault="004876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59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8A8CA" w14:textId="77777777" w:rsidR="004876A9" w:rsidRDefault="004876A9" w:rsidP="00E71FC3">
      <w:r>
        <w:separator/>
      </w:r>
    </w:p>
  </w:footnote>
  <w:footnote w:type="continuationSeparator" w:id="0">
    <w:p w14:paraId="7A5A05C4" w14:textId="77777777" w:rsidR="004876A9" w:rsidRDefault="004876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6A9"/>
    <w:rsid w:val="001A7C09"/>
    <w:rsid w:val="004876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F562C"/>
  <w15:chartTrackingRefBased/>
  <w15:docId w15:val="{0CFA13B9-547B-40D6-BBE3-74E058028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6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2018-06-13T20:41:00Z</dcterms:created>
  <dcterms:modified xsi:type="dcterms:W3CDTF">2018-06-13T20:41:00Z</dcterms:modified>
</cp:coreProperties>
</file>